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7E85A" w14:textId="77777777" w:rsidR="00E9498B" w:rsidRDefault="00E9498B" w:rsidP="00E949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de WHYTTON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4C69A79A" w14:textId="77777777" w:rsidR="00E9498B" w:rsidRDefault="00E9498B" w:rsidP="00E949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Shropshire.</w:t>
      </w:r>
    </w:p>
    <w:p w14:paraId="0C4F8FCC" w14:textId="77777777" w:rsidR="00E9498B" w:rsidRDefault="00E9498B" w:rsidP="00E94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4C3835" w14:textId="77777777" w:rsidR="00E9498B" w:rsidRDefault="00E9498B" w:rsidP="00E94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1544CF" w14:textId="77777777" w:rsidR="00E9498B" w:rsidRDefault="00E9498B" w:rsidP="00E9498B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Shropshire the tax of a fifteenth and a tenth granted to the King at the last Parliament.</w:t>
      </w:r>
    </w:p>
    <w:p w14:paraId="10FDA732" w14:textId="77777777" w:rsidR="00E9498B" w:rsidRDefault="00E9498B" w:rsidP="00E949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6E03F583" w14:textId="77777777" w:rsidR="00E9498B" w:rsidRDefault="00E9498B" w:rsidP="00E94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EA651" w14:textId="77777777" w:rsidR="00E9498B" w:rsidRDefault="00E9498B" w:rsidP="00E94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6F317D" w14:textId="77777777" w:rsidR="00E9498B" w:rsidRDefault="00E9498B" w:rsidP="00E949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4999E26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33227" w14:textId="77777777" w:rsidR="00E9498B" w:rsidRDefault="00E9498B" w:rsidP="009139A6">
      <w:r>
        <w:separator/>
      </w:r>
    </w:p>
  </w:endnote>
  <w:endnote w:type="continuationSeparator" w:id="0">
    <w:p w14:paraId="04936080" w14:textId="77777777" w:rsidR="00E9498B" w:rsidRDefault="00E949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672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CA5D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383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F096B" w14:textId="77777777" w:rsidR="00E9498B" w:rsidRDefault="00E9498B" w:rsidP="009139A6">
      <w:r>
        <w:separator/>
      </w:r>
    </w:p>
  </w:footnote>
  <w:footnote w:type="continuationSeparator" w:id="0">
    <w:p w14:paraId="662542C9" w14:textId="77777777" w:rsidR="00E9498B" w:rsidRDefault="00E949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199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CC8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B3D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98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498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D0706"/>
  <w15:chartTrackingRefBased/>
  <w15:docId w15:val="{C7BAB879-2903-4566-934B-3EBA8821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2021-06-04T21:07:00Z</dcterms:created>
  <dcterms:modified xsi:type="dcterms:W3CDTF">2021-06-04T21:08:00Z</dcterms:modified>
</cp:coreProperties>
</file>